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42F" w:rsidRPr="008978B2" w:rsidRDefault="00EF142F"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EF142F" w:rsidRPr="00730EB5" w:rsidRDefault="00EF142F" w:rsidP="008978B2">
      <w:pPr>
        <w:pStyle w:val="NoSpacing"/>
        <w:rPr>
          <w:rFonts w:ascii="Comic Sans MS" w:hAnsi="Comic Sans MS"/>
          <w:sz w:val="20"/>
          <w:szCs w:val="20"/>
        </w:rPr>
      </w:pPr>
      <w:r>
        <w:rPr>
          <w:rFonts w:ascii="Comic Sans MS" w:hAnsi="Comic Sans MS"/>
          <w:sz w:val="20"/>
          <w:szCs w:val="20"/>
        </w:rPr>
        <w:t xml:space="preserve">Tarih                :  </w:t>
      </w:r>
      <w:r w:rsidRPr="00730EB5">
        <w:rPr>
          <w:rFonts w:ascii="Comic Sans MS" w:hAnsi="Comic Sans MS"/>
          <w:sz w:val="20"/>
          <w:szCs w:val="20"/>
        </w:rPr>
        <w:t>18.10.2016</w:t>
      </w:r>
    </w:p>
    <w:p w:rsidR="00EF142F" w:rsidRDefault="00EF142F" w:rsidP="00730EB5">
      <w:pPr>
        <w:pStyle w:val="NoSpacing"/>
        <w:rPr>
          <w:rFonts w:ascii="Comic Sans MS" w:hAnsi="Comic Sans MS"/>
          <w:b/>
          <w:sz w:val="20"/>
          <w:szCs w:val="20"/>
        </w:rPr>
      </w:pPr>
      <w:r w:rsidRPr="008978B2">
        <w:rPr>
          <w:rFonts w:ascii="Comic Sans MS" w:hAnsi="Comic Sans MS"/>
          <w:sz w:val="20"/>
          <w:szCs w:val="20"/>
        </w:rPr>
        <w:t xml:space="preserve">Yaş Grubu (Ay) :  </w:t>
      </w:r>
    </w:p>
    <w:p w:rsidR="00EF142F" w:rsidRDefault="00EF142F" w:rsidP="00730EB5">
      <w:pPr>
        <w:pStyle w:val="NoSpacing"/>
        <w:rPr>
          <w:rFonts w:ascii="Comic Sans MS" w:hAnsi="Comic Sans MS"/>
          <w:b/>
          <w:sz w:val="20"/>
          <w:szCs w:val="20"/>
        </w:rPr>
      </w:pPr>
      <w:r w:rsidRPr="00730EB5">
        <w:rPr>
          <w:rFonts w:ascii="Comic Sans MS" w:hAnsi="Comic Sans MS"/>
          <w:sz w:val="20"/>
          <w:szCs w:val="20"/>
        </w:rPr>
        <w:t>öğretmenin adı</w:t>
      </w:r>
      <w:r>
        <w:rPr>
          <w:rFonts w:ascii="Comic Sans MS" w:hAnsi="Comic Sans MS"/>
          <w:b/>
          <w:sz w:val="20"/>
          <w:szCs w:val="20"/>
        </w:rPr>
        <w:t xml:space="preserve"> :</w:t>
      </w:r>
    </w:p>
    <w:p w:rsidR="00EF142F" w:rsidRDefault="00EF142F" w:rsidP="00730EB5">
      <w:pPr>
        <w:pStyle w:val="NoSpacing"/>
        <w:tabs>
          <w:tab w:val="left" w:pos="180"/>
        </w:tabs>
        <w:rPr>
          <w:rFonts w:ascii="Comic Sans MS" w:hAnsi="Comic Sans MS"/>
          <w:b/>
          <w:sz w:val="20"/>
          <w:szCs w:val="20"/>
        </w:rPr>
      </w:pPr>
    </w:p>
    <w:p w:rsidR="00EF142F" w:rsidRPr="008978B2" w:rsidRDefault="00EF142F" w:rsidP="006A48EA">
      <w:pPr>
        <w:pStyle w:val="NoSpacing"/>
        <w:jc w:val="center"/>
        <w:rPr>
          <w:rFonts w:ascii="Comic Sans MS" w:hAnsi="Comic Sans MS"/>
          <w:b/>
          <w:sz w:val="20"/>
          <w:szCs w:val="20"/>
        </w:rPr>
      </w:pPr>
      <w:r w:rsidRPr="008978B2">
        <w:rPr>
          <w:rFonts w:ascii="Comic Sans MS" w:hAnsi="Comic Sans MS"/>
          <w:b/>
          <w:sz w:val="20"/>
          <w:szCs w:val="20"/>
        </w:rPr>
        <w:t>EĞİTİM AKIŞI</w:t>
      </w:r>
    </w:p>
    <w:p w:rsidR="00EF142F" w:rsidRDefault="00EF142F" w:rsidP="00AC631D">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EF142F" w:rsidRPr="001B5A03" w:rsidRDefault="00EF142F" w:rsidP="00AC631D">
      <w:pPr>
        <w:pStyle w:val="NoSpacing"/>
        <w:rPr>
          <w:rFonts w:ascii="Comic Sans MS" w:hAnsi="Comic Sans MS" w:cs="Calibri"/>
          <w:b/>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EF142F" w:rsidRPr="008978B2" w:rsidRDefault="00EF142F"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EF142F" w:rsidRPr="008978B2" w:rsidRDefault="00EF142F"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EF142F" w:rsidRPr="008978B2" w:rsidRDefault="00EF142F" w:rsidP="008978B2">
      <w:pPr>
        <w:pStyle w:val="NoSpacing"/>
        <w:rPr>
          <w:rFonts w:ascii="Comic Sans MS" w:hAnsi="Comic Sans MS"/>
          <w:b/>
          <w:sz w:val="20"/>
          <w:szCs w:val="20"/>
        </w:rPr>
      </w:pPr>
    </w:p>
    <w:p w:rsidR="00EF142F" w:rsidRPr="008978B2" w:rsidRDefault="00EF142F"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EF142F" w:rsidRPr="008978B2" w:rsidRDefault="00EF142F" w:rsidP="008978B2">
      <w:pPr>
        <w:pStyle w:val="NoSpacing"/>
        <w:rPr>
          <w:rFonts w:ascii="Comic Sans MS" w:hAnsi="Comic Sans MS"/>
          <w:b/>
          <w:sz w:val="20"/>
          <w:szCs w:val="20"/>
        </w:rPr>
      </w:pPr>
    </w:p>
    <w:p w:rsidR="00EF142F" w:rsidRPr="008978B2" w:rsidRDefault="00EF142F"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EF142F" w:rsidRPr="008978B2" w:rsidRDefault="00EF142F" w:rsidP="008978B2">
      <w:pPr>
        <w:pStyle w:val="NoSpacing"/>
        <w:rPr>
          <w:rFonts w:ascii="Comic Sans MS" w:hAnsi="Comic Sans MS"/>
          <w:sz w:val="20"/>
          <w:szCs w:val="20"/>
        </w:rPr>
      </w:pPr>
      <w:r>
        <w:rPr>
          <w:rFonts w:ascii="Comic Sans MS" w:hAnsi="Comic Sans MS"/>
          <w:sz w:val="20"/>
          <w:szCs w:val="20"/>
        </w:rPr>
        <w:t>“ SAYGILI OLALIM</w:t>
      </w:r>
      <w:r w:rsidRPr="008978B2">
        <w:rPr>
          <w:rFonts w:ascii="Comic Sans MS" w:hAnsi="Comic Sans MS"/>
          <w:sz w:val="20"/>
          <w:szCs w:val="20"/>
        </w:rPr>
        <w:t xml:space="preserve"> ” isimli </w:t>
      </w:r>
      <w:r>
        <w:rPr>
          <w:rFonts w:ascii="Comic Sans MS" w:hAnsi="Comic Sans MS"/>
          <w:sz w:val="20"/>
          <w:szCs w:val="20"/>
        </w:rPr>
        <w:t xml:space="preserve">Türkçe </w:t>
      </w:r>
      <w:r w:rsidRPr="008978B2">
        <w:rPr>
          <w:rFonts w:ascii="Comic Sans MS" w:hAnsi="Comic Sans MS"/>
          <w:sz w:val="20"/>
          <w:szCs w:val="20"/>
        </w:rPr>
        <w:t>etkinliği</w:t>
      </w:r>
    </w:p>
    <w:p w:rsidR="00EF142F" w:rsidRPr="008978B2" w:rsidRDefault="00EF142F"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EF142F" w:rsidRPr="008978B2" w:rsidRDefault="00EF142F" w:rsidP="008978B2">
      <w:pPr>
        <w:pStyle w:val="NoSpacing"/>
        <w:rPr>
          <w:rFonts w:ascii="Comic Sans MS" w:hAnsi="Comic Sans MS"/>
          <w:sz w:val="20"/>
          <w:szCs w:val="20"/>
        </w:rPr>
      </w:pPr>
      <w:r w:rsidRPr="008978B2">
        <w:rPr>
          <w:rFonts w:ascii="Comic Sans MS" w:hAnsi="Comic Sans MS"/>
          <w:sz w:val="20"/>
          <w:szCs w:val="20"/>
        </w:rPr>
        <w:t>▪</w:t>
      </w:r>
    </w:p>
    <w:p w:rsidR="00EF142F" w:rsidRPr="008978B2" w:rsidRDefault="00EF142F" w:rsidP="008978B2">
      <w:pPr>
        <w:pStyle w:val="NoSpacing"/>
        <w:rPr>
          <w:rFonts w:ascii="Comic Sans MS" w:hAnsi="Comic Sans MS"/>
          <w:sz w:val="20"/>
          <w:szCs w:val="20"/>
        </w:rPr>
      </w:pPr>
      <w:r w:rsidRPr="008978B2">
        <w:rPr>
          <w:rFonts w:ascii="Comic Sans MS" w:hAnsi="Comic Sans MS"/>
          <w:sz w:val="20"/>
          <w:szCs w:val="20"/>
        </w:rPr>
        <w:t>▪</w:t>
      </w:r>
    </w:p>
    <w:p w:rsidR="00EF142F" w:rsidRPr="008978B2" w:rsidRDefault="00EF142F" w:rsidP="008978B2">
      <w:pPr>
        <w:pStyle w:val="NoSpacing"/>
        <w:rPr>
          <w:rFonts w:ascii="Comic Sans MS" w:hAnsi="Comic Sans MS"/>
          <w:sz w:val="20"/>
          <w:szCs w:val="20"/>
        </w:rPr>
      </w:pPr>
      <w:r w:rsidRPr="008978B2">
        <w:rPr>
          <w:rFonts w:ascii="Comic Sans MS" w:hAnsi="Comic Sans MS"/>
          <w:sz w:val="20"/>
          <w:szCs w:val="20"/>
        </w:rPr>
        <w:t>▪</w:t>
      </w:r>
    </w:p>
    <w:p w:rsidR="00EF142F" w:rsidRPr="008978B2" w:rsidRDefault="00EF142F"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EF142F" w:rsidRPr="008978B2" w:rsidRDefault="00EF142F"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EF142F" w:rsidRPr="008978B2" w:rsidRDefault="00EF142F"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EF142F" w:rsidRDefault="00EF142F" w:rsidP="008978B2">
      <w:pPr>
        <w:pStyle w:val="NoSpacing"/>
        <w:rPr>
          <w:rFonts w:ascii="Comic Sans MS" w:hAnsi="Comic Sans MS"/>
          <w:sz w:val="20"/>
          <w:szCs w:val="20"/>
        </w:rPr>
      </w:pPr>
      <w:r>
        <w:rPr>
          <w:rFonts w:ascii="Comic Sans MS" w:hAnsi="Comic Sans MS"/>
          <w:sz w:val="20"/>
          <w:szCs w:val="20"/>
        </w:rPr>
        <w:t>*</w:t>
      </w:r>
    </w:p>
    <w:p w:rsidR="00EF142F" w:rsidRDefault="00EF142F" w:rsidP="008978B2">
      <w:pPr>
        <w:pStyle w:val="NoSpacing"/>
        <w:rPr>
          <w:rFonts w:ascii="Comic Sans MS" w:hAnsi="Comic Sans MS"/>
          <w:sz w:val="20"/>
          <w:szCs w:val="20"/>
        </w:rPr>
      </w:pPr>
      <w:r>
        <w:rPr>
          <w:rFonts w:ascii="Comic Sans MS" w:hAnsi="Comic Sans MS"/>
          <w:sz w:val="20"/>
          <w:szCs w:val="20"/>
        </w:rPr>
        <w:t>*</w:t>
      </w:r>
    </w:p>
    <w:p w:rsidR="00EF142F" w:rsidRDefault="00EF142F" w:rsidP="008978B2">
      <w:pPr>
        <w:pStyle w:val="NoSpacing"/>
        <w:rPr>
          <w:rFonts w:ascii="Comic Sans MS" w:hAnsi="Comic Sans MS"/>
          <w:sz w:val="20"/>
          <w:szCs w:val="20"/>
        </w:rPr>
      </w:pPr>
      <w:r>
        <w:rPr>
          <w:rFonts w:ascii="Comic Sans MS" w:hAnsi="Comic Sans MS"/>
          <w:sz w:val="20"/>
          <w:szCs w:val="20"/>
        </w:rPr>
        <w:t>*</w:t>
      </w:r>
    </w:p>
    <w:p w:rsidR="00EF142F" w:rsidRPr="008978B2" w:rsidRDefault="00EF142F" w:rsidP="008978B2">
      <w:pPr>
        <w:pStyle w:val="NoSpacing"/>
        <w:rPr>
          <w:rFonts w:ascii="Comic Sans MS" w:hAnsi="Comic Sans MS"/>
          <w:sz w:val="20"/>
          <w:szCs w:val="20"/>
        </w:rPr>
      </w:pPr>
    </w:p>
    <w:p w:rsidR="00EF142F" w:rsidRDefault="00EF142F" w:rsidP="00521BB8">
      <w:pPr>
        <w:pStyle w:val="Subtitle"/>
        <w:rPr>
          <w:rFonts w:ascii="Comic Sans MS" w:hAnsi="Comic Sans MS"/>
          <w:b/>
          <w:sz w:val="20"/>
          <w:szCs w:val="20"/>
        </w:rPr>
      </w:pPr>
    </w:p>
    <w:p w:rsidR="00EF142F" w:rsidRDefault="00EF142F" w:rsidP="00521BB8">
      <w:pPr>
        <w:pStyle w:val="Subtitle"/>
        <w:rPr>
          <w:rFonts w:ascii="Comic Sans MS" w:hAnsi="Comic Sans MS"/>
          <w:b/>
          <w:sz w:val="20"/>
          <w:szCs w:val="20"/>
        </w:rPr>
      </w:pPr>
    </w:p>
    <w:p w:rsidR="00EF142F" w:rsidRDefault="00EF142F" w:rsidP="009322A4"/>
    <w:p w:rsidR="00EF142F" w:rsidRPr="00BE0D8E" w:rsidRDefault="00EF142F" w:rsidP="00BE0D8E">
      <w:pPr>
        <w:pStyle w:val="NoSpacing"/>
        <w:jc w:val="center"/>
        <w:rPr>
          <w:rFonts w:ascii="Comic Sans MS" w:hAnsi="Comic Sans MS"/>
          <w:b/>
        </w:rPr>
      </w:pPr>
      <w:bookmarkStart w:id="0" w:name="_GoBack"/>
      <w:bookmarkEnd w:id="0"/>
      <w:r w:rsidRPr="00BE0D8E">
        <w:rPr>
          <w:rFonts w:ascii="Comic Sans MS" w:hAnsi="Comic Sans MS"/>
          <w:b/>
        </w:rPr>
        <w:t>ETKİNLİK PLANI</w:t>
      </w:r>
    </w:p>
    <w:p w:rsidR="00EF142F" w:rsidRPr="00BE0D8E" w:rsidRDefault="00EF142F" w:rsidP="00BE0D8E">
      <w:pPr>
        <w:pStyle w:val="NoSpacing"/>
        <w:jc w:val="center"/>
        <w:rPr>
          <w:rFonts w:ascii="Comic Sans MS" w:hAnsi="Comic Sans MS"/>
          <w:b/>
          <w:bCs/>
        </w:rPr>
      </w:pPr>
      <w:r w:rsidRPr="00BE0D8E">
        <w:rPr>
          <w:rFonts w:ascii="Comic Sans MS" w:hAnsi="Comic Sans MS"/>
          <w:b/>
        </w:rPr>
        <w:t>SAYGILI OLALIM</w:t>
      </w:r>
    </w:p>
    <w:p w:rsidR="00EF142F" w:rsidRPr="00436F22" w:rsidRDefault="00EF142F"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Türkçe Dil- Oyun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(Bireysel VE Büyük Grup e</w:t>
      </w:r>
      <w:r w:rsidRPr="00436F22">
        <w:rPr>
          <w:rFonts w:ascii="Comic Sans MS" w:hAnsi="Comic Sans MS"/>
          <w:bCs/>
          <w:sz w:val="20"/>
          <w:szCs w:val="20"/>
        </w:rPr>
        <w:t>tkinlik)</w:t>
      </w:r>
    </w:p>
    <w:p w:rsidR="00EF142F" w:rsidRDefault="00EF142F"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p>
    <w:p w:rsidR="00EF142F" w:rsidRPr="00436F22" w:rsidRDefault="00EF142F" w:rsidP="00577EBE">
      <w:pPr>
        <w:spacing w:after="0" w:line="240" w:lineRule="auto"/>
        <w:rPr>
          <w:rFonts w:ascii="Comic Sans MS" w:hAnsi="Comic Sans MS"/>
          <w:b/>
          <w:bCs/>
          <w:sz w:val="20"/>
          <w:szCs w:val="20"/>
        </w:rPr>
      </w:pPr>
    </w:p>
    <w:p w:rsidR="00EF142F" w:rsidRPr="00BB3A48" w:rsidRDefault="00EF142F"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37.9pt;margin-top:8.85pt;width:390.25pt;height:389.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">
            <v:textbox>
              <w:txbxContent>
                <w:p w:rsidR="00EF142F" w:rsidRDefault="00EF142F" w:rsidP="003B30BC">
                  <w:pPr>
                    <w:pStyle w:val="NoSpacing"/>
                    <w:jc w:val="center"/>
                    <w:rPr>
                      <w:rFonts w:ascii="Comic Sans MS" w:hAnsi="Comic Sans MS"/>
                      <w:b/>
                      <w:sz w:val="20"/>
                      <w:szCs w:val="20"/>
                    </w:rPr>
                  </w:pPr>
                  <w:r w:rsidRPr="00F12C2C">
                    <w:rPr>
                      <w:rFonts w:ascii="Comic Sans MS" w:hAnsi="Comic Sans MS"/>
                      <w:b/>
                      <w:sz w:val="20"/>
                      <w:szCs w:val="20"/>
                    </w:rPr>
                    <w:t>ÖĞRENME SÜRECİ</w:t>
                  </w:r>
                </w:p>
                <w:p w:rsidR="00EF142F" w:rsidRPr="006A48EA" w:rsidRDefault="00EF142F" w:rsidP="003B30BC">
                  <w:pPr>
                    <w:pStyle w:val="NoSpacing"/>
                    <w:jc w:val="center"/>
                    <w:rPr>
                      <w:rFonts w:ascii="Comic Sans MS" w:hAnsi="Comic Sans MS"/>
                      <w:sz w:val="20"/>
                      <w:szCs w:val="20"/>
                    </w:rPr>
                  </w:pPr>
                  <w:r w:rsidRPr="006A48EA">
                    <w:rPr>
                      <w:rFonts w:ascii="Comic Sans MS" w:hAnsi="Comic Sans MS"/>
                      <w:sz w:val="20"/>
                      <w:szCs w:val="20"/>
                    </w:rPr>
                    <w:t>SAYGILI OLALIM</w:t>
                  </w:r>
                </w:p>
                <w:p w:rsidR="00EF142F" w:rsidRDefault="00EF142F" w:rsidP="002449B0">
                  <w:pPr>
                    <w:pStyle w:val="NoSpacing"/>
                    <w:rPr>
                      <w:rFonts w:ascii="Comic Sans MS" w:hAnsi="Comic Sans MS"/>
                      <w:sz w:val="20"/>
                      <w:szCs w:val="20"/>
                    </w:rPr>
                  </w:pPr>
                  <w:r w:rsidRPr="002449B0">
                    <w:rPr>
                      <w:rFonts w:ascii="Comic Sans MS" w:hAnsi="Comic Sans MS"/>
                      <w:b/>
                      <w:sz w:val="20"/>
                      <w:szCs w:val="20"/>
                    </w:rPr>
                    <w:t>‘’</w:t>
                  </w:r>
                  <w:r>
                    <w:rPr>
                      <w:rFonts w:ascii="Comic Sans MS" w:hAnsi="Comic Sans MS"/>
                      <w:sz w:val="20"/>
                      <w:szCs w:val="20"/>
                    </w:rPr>
                    <w:t xml:space="preserve"> </w:t>
                  </w:r>
                  <w:r w:rsidRPr="002449B0">
                    <w:rPr>
                      <w:rFonts w:ascii="Comic Sans MS" w:hAnsi="Comic Sans MS"/>
                      <w:sz w:val="20"/>
                      <w:szCs w:val="20"/>
                    </w:rPr>
                    <w:t>Bir kimseye veya bir şeye karşı dikkatli, özenli, ölçülü davranmaya SAYGILI olmak diyoruz.</w:t>
                  </w:r>
                  <w:r w:rsidRPr="002449B0">
                    <w:t xml:space="preserve"> </w:t>
                  </w:r>
                  <w:r w:rsidRPr="002449B0">
                    <w:rPr>
                      <w:rFonts w:ascii="Comic Sans MS" w:hAnsi="Comic Sans MS"/>
                      <w:sz w:val="20"/>
                      <w:szCs w:val="20"/>
                    </w:rPr>
                    <w:t>Başkalarını rahatsız etmekten çekinmeliyiz,her zaman kibar olmaya özen göstermeliyiz.</w:t>
                  </w:r>
                  <w:r w:rsidRPr="002449B0">
                    <w:rPr>
                      <w:rFonts w:ascii="Comic Sans MS" w:hAnsi="Comic Sans MS"/>
                      <w:b/>
                      <w:sz w:val="20"/>
                      <w:szCs w:val="20"/>
                    </w:rPr>
                    <w:t xml:space="preserve">’’ </w:t>
                  </w:r>
                </w:p>
                <w:p w:rsidR="00EF142F" w:rsidRPr="002449B0" w:rsidRDefault="00EF142F" w:rsidP="002449B0">
                  <w:pPr>
                    <w:pStyle w:val="NoSpacing"/>
                    <w:rPr>
                      <w:rFonts w:ascii="Comic Sans MS" w:hAnsi="Comic Sans MS"/>
                      <w:sz w:val="20"/>
                      <w:szCs w:val="20"/>
                    </w:rPr>
                  </w:pPr>
                </w:p>
                <w:p w:rsidR="00EF142F" w:rsidRPr="00AC5193" w:rsidRDefault="00EF142F" w:rsidP="00AC5193">
                  <w:pPr>
                    <w:pStyle w:val="NoSpacing"/>
                    <w:rPr>
                      <w:rFonts w:ascii="Comic Sans MS" w:hAnsi="Comic Sans MS"/>
                      <w:sz w:val="20"/>
                      <w:szCs w:val="20"/>
                    </w:rPr>
                  </w:pPr>
                  <w:r w:rsidRPr="00AC5193">
                    <w:rPr>
                      <w:rFonts w:ascii="Comic Sans MS" w:hAnsi="Comic Sans MS"/>
                      <w:sz w:val="20"/>
                      <w:szCs w:val="20"/>
                    </w:rPr>
                    <w:t>Saygılıyım saygılı</w:t>
                  </w:r>
                </w:p>
                <w:p w:rsidR="00EF142F" w:rsidRPr="00AC5193" w:rsidRDefault="00EF142F" w:rsidP="00AC5193">
                  <w:pPr>
                    <w:pStyle w:val="NoSpacing"/>
                    <w:rPr>
                      <w:rFonts w:ascii="Comic Sans MS" w:hAnsi="Comic Sans MS"/>
                      <w:sz w:val="20"/>
                      <w:szCs w:val="20"/>
                    </w:rPr>
                  </w:pPr>
                  <w:r w:rsidRPr="00AC5193">
                    <w:rPr>
                      <w:rFonts w:ascii="Comic Sans MS" w:hAnsi="Comic Sans MS"/>
                      <w:sz w:val="20"/>
                      <w:szCs w:val="20"/>
                    </w:rPr>
                    <w:t>Öğretmenime saygılı</w:t>
                  </w:r>
                </w:p>
                <w:p w:rsidR="00EF142F" w:rsidRPr="00AC5193" w:rsidRDefault="00EF142F" w:rsidP="00AC5193">
                  <w:pPr>
                    <w:pStyle w:val="NoSpacing"/>
                    <w:rPr>
                      <w:rFonts w:ascii="Comic Sans MS" w:hAnsi="Comic Sans MS"/>
                      <w:sz w:val="20"/>
                      <w:szCs w:val="20"/>
                    </w:rPr>
                  </w:pPr>
                  <w:r w:rsidRPr="00AC5193">
                    <w:rPr>
                      <w:rFonts w:ascii="Comic Sans MS" w:hAnsi="Comic Sans MS"/>
                      <w:sz w:val="20"/>
                      <w:szCs w:val="20"/>
                    </w:rPr>
                    <w:t>Saygılıyım saygılı</w:t>
                  </w:r>
                </w:p>
                <w:p w:rsidR="00EF142F" w:rsidRPr="00AC5193" w:rsidRDefault="00EF142F" w:rsidP="00AC5193">
                  <w:pPr>
                    <w:pStyle w:val="NoSpacing"/>
                    <w:rPr>
                      <w:rFonts w:ascii="Comic Sans MS" w:hAnsi="Comic Sans MS"/>
                      <w:sz w:val="20"/>
                      <w:szCs w:val="20"/>
                    </w:rPr>
                  </w:pPr>
                  <w:r w:rsidRPr="00AC5193">
                    <w:rPr>
                      <w:rFonts w:ascii="Comic Sans MS" w:hAnsi="Comic Sans MS"/>
                      <w:sz w:val="20"/>
                      <w:szCs w:val="20"/>
                    </w:rPr>
                    <w:t>Arkadaşlarıma saygılı</w:t>
                  </w:r>
                </w:p>
                <w:p w:rsidR="00EF142F" w:rsidRPr="00AC5193" w:rsidRDefault="00EF142F" w:rsidP="00AC5193">
                  <w:pPr>
                    <w:pStyle w:val="NoSpacing"/>
                    <w:rPr>
                      <w:rFonts w:ascii="Comic Sans MS" w:hAnsi="Comic Sans MS"/>
                      <w:sz w:val="20"/>
                      <w:szCs w:val="20"/>
                    </w:rPr>
                  </w:pPr>
                  <w:r w:rsidRPr="00AC5193">
                    <w:rPr>
                      <w:rFonts w:ascii="Comic Sans MS" w:hAnsi="Comic Sans MS"/>
                      <w:sz w:val="20"/>
                      <w:szCs w:val="20"/>
                    </w:rPr>
                    <w:t>Saygılıyım saygılı</w:t>
                  </w:r>
                </w:p>
                <w:p w:rsidR="00EF142F" w:rsidRPr="00AC5193" w:rsidRDefault="00EF142F" w:rsidP="00AC5193">
                  <w:pPr>
                    <w:pStyle w:val="NoSpacing"/>
                    <w:rPr>
                      <w:rFonts w:ascii="Comic Sans MS" w:hAnsi="Comic Sans MS"/>
                      <w:sz w:val="20"/>
                      <w:szCs w:val="20"/>
                    </w:rPr>
                  </w:pPr>
                  <w:r w:rsidRPr="00AC5193">
                    <w:rPr>
                      <w:rFonts w:ascii="Comic Sans MS" w:hAnsi="Comic Sans MS"/>
                      <w:sz w:val="20"/>
                      <w:szCs w:val="20"/>
                    </w:rPr>
                    <w:t xml:space="preserve">Anneme ve babama </w:t>
                  </w:r>
                </w:p>
                <w:p w:rsidR="00EF142F" w:rsidRPr="00AC5193" w:rsidRDefault="00EF142F" w:rsidP="00AC5193">
                  <w:pPr>
                    <w:pStyle w:val="NoSpacing"/>
                    <w:rPr>
                      <w:rFonts w:ascii="Comic Sans MS" w:hAnsi="Comic Sans MS"/>
                      <w:sz w:val="20"/>
                      <w:szCs w:val="20"/>
                    </w:rPr>
                  </w:pPr>
                  <w:r w:rsidRPr="00AC5193">
                    <w:rPr>
                      <w:rFonts w:ascii="Comic Sans MS" w:hAnsi="Comic Sans MS"/>
                      <w:sz w:val="20"/>
                      <w:szCs w:val="20"/>
                    </w:rPr>
                    <w:t>Saygılıyım saygılı</w:t>
                  </w:r>
                </w:p>
                <w:p w:rsidR="00EF142F" w:rsidRDefault="00EF142F" w:rsidP="00AC5193">
                  <w:pPr>
                    <w:pStyle w:val="NoSpacing"/>
                    <w:rPr>
                      <w:rFonts w:ascii="Comic Sans MS" w:hAnsi="Comic Sans MS"/>
                      <w:sz w:val="20"/>
                      <w:szCs w:val="20"/>
                    </w:rPr>
                  </w:pPr>
                  <w:r w:rsidRPr="00AC5193">
                    <w:rPr>
                      <w:rFonts w:ascii="Comic Sans MS" w:hAnsi="Comic Sans MS"/>
                      <w:sz w:val="20"/>
                      <w:szCs w:val="20"/>
                    </w:rPr>
                    <w:t>Çevreme ve her şeye …….. şiiri okunur</w:t>
                  </w:r>
                  <w:r>
                    <w:rPr>
                      <w:rFonts w:ascii="Comic Sans MS" w:hAnsi="Comic Sans MS"/>
                      <w:sz w:val="20"/>
                      <w:szCs w:val="20"/>
                    </w:rPr>
                    <w:t xml:space="preserve"> ve çocukların dikkati hikayeye çekilir.</w:t>
                  </w:r>
                </w:p>
                <w:p w:rsidR="00EF142F" w:rsidRDefault="00EF142F" w:rsidP="00AC5193">
                  <w:pPr>
                    <w:pStyle w:val="NoSpacing"/>
                    <w:jc w:val="center"/>
                    <w:rPr>
                      <w:rFonts w:ascii="Comic Sans MS" w:hAnsi="Comic Sans MS"/>
                      <w:sz w:val="20"/>
                      <w:szCs w:val="20"/>
                    </w:rPr>
                  </w:pPr>
                </w:p>
                <w:p w:rsidR="00EF142F" w:rsidRPr="00AC5193" w:rsidRDefault="00EF142F" w:rsidP="00AC5193">
                  <w:pPr>
                    <w:pStyle w:val="NoSpacing"/>
                    <w:jc w:val="center"/>
                    <w:rPr>
                      <w:rFonts w:ascii="Comic Sans MS" w:hAnsi="Comic Sans MS"/>
                      <w:sz w:val="20"/>
                      <w:szCs w:val="20"/>
                    </w:rPr>
                  </w:pPr>
                  <w:r w:rsidRPr="00AC5193">
                    <w:rPr>
                      <w:rFonts w:ascii="Comic Sans MS" w:hAnsi="Comic Sans MS"/>
                      <w:sz w:val="20"/>
                      <w:szCs w:val="20"/>
                    </w:rPr>
                    <w:t>TILKI ILE LEYLEK</w:t>
                  </w:r>
                </w:p>
                <w:p w:rsidR="00EF142F" w:rsidRDefault="00EF142F" w:rsidP="00AC5193">
                  <w:pPr>
                    <w:pStyle w:val="NoSpacing"/>
                    <w:rPr>
                      <w:rFonts w:ascii="Comic Sans MS" w:hAnsi="Comic Sans MS"/>
                      <w:b/>
                      <w:sz w:val="20"/>
                      <w:szCs w:val="20"/>
                    </w:rPr>
                  </w:pPr>
                  <w:r w:rsidRPr="00AC5193">
                    <w:rPr>
                      <w:rFonts w:ascii="Comic Sans MS" w:hAnsi="Comic Sans MS"/>
                      <w:sz w:val="20"/>
                      <w:szCs w:val="20"/>
                    </w:rPr>
                    <w:t>Ormanlardan birinde, birbirine komşu bir tilki ve bir leylek yaşarmış. Dost geçinmeye çalışır, iyi komşuluk yaparlarmış. Bir gün ormanda dolaşırken tilki leyleğe rastlamış: “Günaydın leylek kardeş, afiyettesinizdir inşallah.” diye sorarak selamlamış onu. Leylek cevabını hazırlarken daha, kurnaz tilkinin aklına bir muziplik gelmiş: “Bu akşam yemeğe beklerim.” demiş. “Gelmezseniz darılır, küserim.”</w:t>
                  </w:r>
                  <w:r w:rsidRPr="00AC5193">
                    <w:t xml:space="preserve"> </w:t>
                  </w:r>
                  <w:r>
                    <w:t xml:space="preserve"> </w:t>
                  </w:r>
                  <w:r w:rsidRPr="00AC5193">
                    <w:rPr>
                      <w:rFonts w:ascii="Comic Sans MS" w:hAnsi="Comic Sans MS"/>
                      <w:sz w:val="20"/>
                      <w:szCs w:val="20"/>
                    </w:rPr>
                    <w:t>Güneş elini çekip de ormandan, hava kararmaya başlayınca leylek tilkinin kapısına yönelmiş. Karnı da çok acıkmış. Tilki gülücüklerle karşılamış dostu olan leyleği. Kollarını açarak buyur etmiş içeri. “Size pek layık değil, ama bir şeyler hazırladım. Şöyle masaya yaklaşın da yemeye başlayalım.” demiş. Leylek bakmış tek çorba, üstelik dümdüz tabakta. O</w:t>
                  </w:r>
                  <w:r>
                    <w:rPr>
                      <w:rFonts w:ascii="Comic Sans MS" w:hAnsi="Comic Sans MS"/>
                      <w:sz w:val="20"/>
                      <w:szCs w:val="20"/>
                    </w:rPr>
                    <w:t xml:space="preserve"> </w:t>
                  </w:r>
                  <w:r w:rsidRPr="00AC5193">
                    <w:rPr>
                      <w:rFonts w:ascii="Comic Sans MS" w:hAnsi="Comic Sans MS"/>
                      <w:sz w:val="20"/>
                      <w:szCs w:val="20"/>
                    </w:rPr>
                    <w:t xml:space="preserve">uzun gagasıyla onca uğraşmış ama bir lokma bile alamamış tabaktan. </w:t>
                  </w:r>
                </w:p>
              </w:txbxContent>
            </v:textbox>
          </v:shape>
        </w:pict>
      </w:r>
      <w:r>
        <w:rPr>
          <w:noProof/>
        </w:rPr>
        <w:pict>
          <v:shape id="Text Box 2" o:spid="_x0000_s1027" type="#_x0000_t202" style="position:absolute;margin-left:-6.35pt;margin-top:4.15pt;width:331.5pt;height:393.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">
            <v:textbox>
              <w:txbxContent>
                <w:p w:rsidR="00EF142F" w:rsidRDefault="00EF142F" w:rsidP="001B5A03">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EF142F" w:rsidRDefault="00EF142F" w:rsidP="001B5A03">
                  <w:pPr>
                    <w:pStyle w:val="NoSpacing"/>
                    <w:jc w:val="both"/>
                    <w:rPr>
                      <w:rFonts w:ascii="Comic Sans MS" w:hAnsi="Comic Sans MS"/>
                      <w:b/>
                      <w:sz w:val="20"/>
                      <w:szCs w:val="20"/>
                    </w:rPr>
                  </w:pPr>
                  <w:r>
                    <w:rPr>
                      <w:rFonts w:ascii="Comic Sans MS" w:hAnsi="Comic Sans MS"/>
                      <w:b/>
                      <w:sz w:val="20"/>
                      <w:szCs w:val="20"/>
                    </w:rPr>
                    <w:t xml:space="preserve">SOSYAL DUYGUSAL GELİŞİM </w:t>
                  </w:r>
                </w:p>
                <w:p w:rsidR="00EF142F" w:rsidRPr="006A48EA" w:rsidRDefault="00EF142F" w:rsidP="006A48EA">
                  <w:pPr>
                    <w:pStyle w:val="NoSpacing"/>
                    <w:jc w:val="both"/>
                    <w:rPr>
                      <w:rFonts w:ascii="Comic Sans MS" w:hAnsi="Comic Sans MS"/>
                      <w:sz w:val="20"/>
                      <w:szCs w:val="20"/>
                    </w:rPr>
                  </w:pPr>
                  <w:r w:rsidRPr="006A48EA">
                    <w:rPr>
                      <w:rFonts w:ascii="Comic Sans MS" w:hAnsi="Comic Sans MS"/>
                      <w:sz w:val="20"/>
                      <w:szCs w:val="20"/>
                    </w:rPr>
                    <w:t>Kazanım 4: Bir olay ya da durumla ilgili olarak başkalarının duygularını açıklar.</w:t>
                  </w:r>
                </w:p>
                <w:p w:rsidR="00EF142F" w:rsidRPr="006A48EA" w:rsidRDefault="00EF142F" w:rsidP="006A48EA">
                  <w:pPr>
                    <w:pStyle w:val="NoSpacing"/>
                    <w:jc w:val="both"/>
                    <w:rPr>
                      <w:rFonts w:ascii="Comic Sans MS" w:hAnsi="Comic Sans MS"/>
                      <w:sz w:val="20"/>
                      <w:szCs w:val="20"/>
                    </w:rPr>
                  </w:pPr>
                  <w:r w:rsidRPr="006A48EA">
                    <w:rPr>
                      <w:rFonts w:ascii="Comic Sans MS" w:hAnsi="Comic Sans MS"/>
                      <w:sz w:val="20"/>
                      <w:szCs w:val="20"/>
                    </w:rPr>
                    <w:t>Göstergeleri:Başkalarının duygularını söyler. Başkalarının duygularının nedenlerini söyler. Başkalarının duygularının sonuçlarını söyler.</w:t>
                  </w:r>
                </w:p>
                <w:p w:rsidR="00EF142F" w:rsidRPr="006A48EA" w:rsidRDefault="00EF142F" w:rsidP="006A48EA">
                  <w:pPr>
                    <w:pStyle w:val="NoSpacing"/>
                    <w:jc w:val="both"/>
                    <w:rPr>
                      <w:rFonts w:ascii="Comic Sans MS" w:hAnsi="Comic Sans MS"/>
                      <w:sz w:val="20"/>
                      <w:szCs w:val="20"/>
                    </w:rPr>
                  </w:pPr>
                  <w:r w:rsidRPr="006A48EA">
                    <w:rPr>
                      <w:rFonts w:ascii="Comic Sans MS" w:hAnsi="Comic Sans MS"/>
                      <w:sz w:val="20"/>
                      <w:szCs w:val="20"/>
                    </w:rPr>
                    <w:t>Kazanım 5: Bir olay ya da durumla ilgili olumsuz duygularını uygun yollarla gösterir.</w:t>
                  </w:r>
                </w:p>
                <w:p w:rsidR="00EF142F" w:rsidRPr="006A48EA" w:rsidRDefault="00EF142F" w:rsidP="006A48EA">
                  <w:pPr>
                    <w:pStyle w:val="NoSpacing"/>
                    <w:jc w:val="both"/>
                    <w:rPr>
                      <w:rFonts w:ascii="Comic Sans MS" w:hAnsi="Comic Sans MS"/>
                      <w:sz w:val="20"/>
                      <w:szCs w:val="20"/>
                    </w:rPr>
                  </w:pPr>
                  <w:r w:rsidRPr="006A48EA">
                    <w:rPr>
                      <w:rFonts w:ascii="Comic Sans MS" w:hAnsi="Comic Sans MS"/>
                      <w:sz w:val="20"/>
                      <w:szCs w:val="20"/>
                    </w:rPr>
                    <w:t>Göstergeleri:Olumsuz duygularını olumlu sözel ifadeler kullanarak açıklar.</w:t>
                  </w:r>
                  <w:r>
                    <w:rPr>
                      <w:rFonts w:ascii="Comic Sans MS" w:hAnsi="Comic Sans MS"/>
                      <w:sz w:val="20"/>
                      <w:szCs w:val="20"/>
                    </w:rPr>
                    <w:t xml:space="preserve"> </w:t>
                  </w:r>
                  <w:r w:rsidRPr="006A48EA">
                    <w:rPr>
                      <w:rFonts w:ascii="Comic Sans MS" w:hAnsi="Comic Sans MS"/>
                      <w:sz w:val="20"/>
                      <w:szCs w:val="20"/>
                    </w:rPr>
                    <w:t>Olumsuz duygularını olumlu davranışlarla gösterir.</w:t>
                  </w:r>
                </w:p>
                <w:p w:rsidR="00EF142F" w:rsidRPr="006A48EA" w:rsidRDefault="00EF142F" w:rsidP="006A48EA">
                  <w:pPr>
                    <w:pStyle w:val="NoSpacing"/>
                    <w:jc w:val="both"/>
                    <w:rPr>
                      <w:rFonts w:ascii="Comic Sans MS" w:hAnsi="Comic Sans MS"/>
                      <w:sz w:val="20"/>
                      <w:szCs w:val="20"/>
                    </w:rPr>
                  </w:pPr>
                  <w:r w:rsidRPr="006A48EA">
                    <w:rPr>
                      <w:rFonts w:ascii="Comic Sans MS" w:hAnsi="Comic Sans MS"/>
                      <w:sz w:val="20"/>
                      <w:szCs w:val="20"/>
                    </w:rPr>
                    <w:t>Kazanım 6:Kendisinin ve başkalarının haklarını korur.</w:t>
                  </w:r>
                </w:p>
                <w:p w:rsidR="00EF142F" w:rsidRDefault="00EF142F" w:rsidP="006A48EA">
                  <w:pPr>
                    <w:pStyle w:val="NoSpacing"/>
                    <w:jc w:val="both"/>
                    <w:rPr>
                      <w:rFonts w:ascii="Comic Sans MS" w:hAnsi="Comic Sans MS"/>
                      <w:sz w:val="20"/>
                      <w:szCs w:val="20"/>
                    </w:rPr>
                  </w:pPr>
                  <w:r w:rsidRPr="006A48EA">
                    <w:rPr>
                      <w:rFonts w:ascii="Comic Sans MS" w:hAnsi="Comic Sans MS"/>
                      <w:sz w:val="20"/>
                      <w:szCs w:val="20"/>
                    </w:rPr>
                    <w:t>Göstergeleri:</w:t>
                  </w:r>
                  <w:r>
                    <w:rPr>
                      <w:rFonts w:ascii="Comic Sans MS" w:hAnsi="Comic Sans MS"/>
                      <w:sz w:val="20"/>
                      <w:szCs w:val="20"/>
                    </w:rPr>
                    <w:t xml:space="preserve"> </w:t>
                  </w:r>
                  <w:r w:rsidRPr="006A48EA">
                    <w:rPr>
                      <w:rFonts w:ascii="Comic Sans MS" w:hAnsi="Comic Sans MS"/>
                      <w:sz w:val="20"/>
                      <w:szCs w:val="20"/>
                    </w:rPr>
                    <w:t>Haksızlığa uğradığında tepki verir.</w:t>
                  </w:r>
                  <w:r>
                    <w:rPr>
                      <w:rFonts w:ascii="Comic Sans MS" w:hAnsi="Comic Sans MS"/>
                      <w:sz w:val="20"/>
                      <w:szCs w:val="20"/>
                    </w:rPr>
                    <w:t xml:space="preserve"> </w:t>
                  </w:r>
                  <w:r w:rsidRPr="006A48EA">
                    <w:rPr>
                      <w:rFonts w:ascii="Comic Sans MS" w:hAnsi="Comic Sans MS"/>
                      <w:sz w:val="20"/>
                      <w:szCs w:val="20"/>
                    </w:rPr>
                    <w:t>Başkalarına haksızlık yapıldığında tepki verir.</w:t>
                  </w:r>
                </w:p>
                <w:p w:rsidR="00EF142F" w:rsidRPr="00292867" w:rsidRDefault="00EF142F" w:rsidP="006A48EA">
                  <w:pPr>
                    <w:pStyle w:val="NoSpacing"/>
                    <w:jc w:val="both"/>
                    <w:rPr>
                      <w:rFonts w:ascii="Comic Sans MS" w:hAnsi="Comic Sans MS"/>
                      <w:b/>
                      <w:sz w:val="20"/>
                      <w:szCs w:val="20"/>
                    </w:rPr>
                  </w:pPr>
                  <w:r w:rsidRPr="00292867">
                    <w:rPr>
                      <w:rFonts w:ascii="Comic Sans MS" w:hAnsi="Comic Sans MS"/>
                      <w:b/>
                      <w:sz w:val="20"/>
                      <w:szCs w:val="20"/>
                    </w:rPr>
                    <w:t xml:space="preserve">PSİKOMOTOR </w:t>
                  </w:r>
                  <w:r>
                    <w:rPr>
                      <w:rFonts w:ascii="Comic Sans MS" w:hAnsi="Comic Sans MS"/>
                      <w:b/>
                      <w:sz w:val="20"/>
                      <w:szCs w:val="20"/>
                    </w:rPr>
                    <w:t>GELİŞİM</w:t>
                  </w:r>
                  <w:r w:rsidRPr="00292867">
                    <w:rPr>
                      <w:rFonts w:ascii="Comic Sans MS" w:hAnsi="Comic Sans MS"/>
                      <w:b/>
                      <w:sz w:val="20"/>
                      <w:szCs w:val="20"/>
                    </w:rPr>
                    <w:t xml:space="preserve"> </w:t>
                  </w:r>
                </w:p>
                <w:p w:rsidR="00EF142F" w:rsidRPr="00292867" w:rsidRDefault="00EF142F" w:rsidP="00292867">
                  <w:pPr>
                    <w:pStyle w:val="NoSpacing"/>
                    <w:jc w:val="both"/>
                    <w:rPr>
                      <w:rFonts w:ascii="Comic Sans MS" w:hAnsi="Comic Sans MS"/>
                      <w:sz w:val="20"/>
                      <w:szCs w:val="20"/>
                    </w:rPr>
                  </w:pPr>
                  <w:r w:rsidRPr="00292867">
                    <w:rPr>
                      <w:rFonts w:ascii="Comic Sans MS" w:hAnsi="Comic Sans MS"/>
                      <w:sz w:val="20"/>
                      <w:szCs w:val="20"/>
                    </w:rPr>
                    <w:t>Kazanım 2: Denge hareketleri yapar.</w:t>
                  </w:r>
                </w:p>
                <w:p w:rsidR="00EF142F" w:rsidRDefault="00EF142F" w:rsidP="00292867">
                  <w:pPr>
                    <w:pStyle w:val="NoSpacing"/>
                    <w:jc w:val="both"/>
                    <w:rPr>
                      <w:rFonts w:ascii="Comic Sans MS" w:hAnsi="Comic Sans MS"/>
                      <w:sz w:val="20"/>
                      <w:szCs w:val="20"/>
                    </w:rPr>
                  </w:pPr>
                  <w:r w:rsidRPr="00292867">
                    <w:rPr>
                      <w:rFonts w:ascii="Comic Sans MS" w:hAnsi="Comic Sans MS"/>
                      <w:sz w:val="20"/>
                      <w:szCs w:val="20"/>
                    </w:rPr>
                    <w:t>Göstergeleri:Ağırlığını bir noktadan diğerine aktarır. Konma ile ilgili denge hareketlerini yapar.</w:t>
                  </w:r>
                  <w:r>
                    <w:rPr>
                      <w:rFonts w:ascii="Comic Sans MS" w:hAnsi="Comic Sans MS"/>
                      <w:sz w:val="20"/>
                      <w:szCs w:val="20"/>
                    </w:rPr>
                    <w:t xml:space="preserve"> </w:t>
                  </w:r>
                  <w:r w:rsidRPr="00292867">
                    <w:rPr>
                      <w:rFonts w:ascii="Comic Sans MS" w:hAnsi="Comic Sans MS"/>
                      <w:sz w:val="20"/>
                      <w:szCs w:val="20"/>
                    </w:rPr>
                    <w:t>Başlama ile ilgili denge hareketlerini yapar.</w:t>
                  </w:r>
                  <w:r>
                    <w:rPr>
                      <w:rFonts w:ascii="Comic Sans MS" w:hAnsi="Comic Sans MS"/>
                      <w:sz w:val="20"/>
                      <w:szCs w:val="20"/>
                    </w:rPr>
                    <w:t xml:space="preserve"> </w:t>
                  </w:r>
                  <w:r w:rsidRPr="00292867">
                    <w:rPr>
                      <w:rFonts w:ascii="Comic Sans MS" w:hAnsi="Comic Sans MS"/>
                      <w:sz w:val="20"/>
                      <w:szCs w:val="20"/>
                    </w:rPr>
                    <w:t>Durma ile ilgili denge hareketlerini yapar.</w:t>
                  </w:r>
                </w:p>
                <w:p w:rsidR="00EF142F" w:rsidRPr="00292867" w:rsidRDefault="00EF142F" w:rsidP="00292867">
                  <w:pPr>
                    <w:pStyle w:val="NoSpacing"/>
                    <w:jc w:val="both"/>
                    <w:rPr>
                      <w:rFonts w:ascii="Comic Sans MS" w:hAnsi="Comic Sans MS"/>
                      <w:b/>
                      <w:sz w:val="20"/>
                      <w:szCs w:val="20"/>
                    </w:rPr>
                  </w:pPr>
                  <w:r w:rsidRPr="00292867">
                    <w:rPr>
                      <w:rFonts w:ascii="Comic Sans MS" w:hAnsi="Comic Sans MS"/>
                      <w:b/>
                      <w:sz w:val="20"/>
                      <w:szCs w:val="20"/>
                    </w:rPr>
                    <w:t xml:space="preserve">DİL </w:t>
                  </w:r>
                  <w:r>
                    <w:rPr>
                      <w:rFonts w:ascii="Comic Sans MS" w:hAnsi="Comic Sans MS"/>
                      <w:b/>
                      <w:sz w:val="20"/>
                      <w:szCs w:val="20"/>
                    </w:rPr>
                    <w:t>GELİŞİM</w:t>
                  </w:r>
                  <w:r w:rsidRPr="00292867">
                    <w:rPr>
                      <w:rFonts w:ascii="Comic Sans MS" w:hAnsi="Comic Sans MS"/>
                      <w:b/>
                      <w:sz w:val="20"/>
                      <w:szCs w:val="20"/>
                    </w:rPr>
                    <w:t>I</w:t>
                  </w:r>
                </w:p>
                <w:p w:rsidR="00EF142F" w:rsidRPr="00292867" w:rsidRDefault="00EF142F" w:rsidP="00292867">
                  <w:pPr>
                    <w:pStyle w:val="NoSpacing"/>
                    <w:jc w:val="both"/>
                    <w:rPr>
                      <w:rFonts w:ascii="Comic Sans MS" w:hAnsi="Comic Sans MS"/>
                      <w:sz w:val="20"/>
                      <w:szCs w:val="20"/>
                    </w:rPr>
                  </w:pPr>
                  <w:r w:rsidRPr="00292867">
                    <w:rPr>
                      <w:rFonts w:ascii="Comic Sans MS" w:hAnsi="Comic Sans MS"/>
                      <w:sz w:val="20"/>
                      <w:szCs w:val="20"/>
                    </w:rPr>
                    <w:t>Kazanım 4: Konuşurken dilbilgisi yapılarını kullanır.</w:t>
                  </w:r>
                </w:p>
                <w:p w:rsidR="00EF142F" w:rsidRPr="00292867" w:rsidRDefault="00EF142F" w:rsidP="00292867">
                  <w:pPr>
                    <w:pStyle w:val="NoSpacing"/>
                    <w:jc w:val="both"/>
                    <w:rPr>
                      <w:rFonts w:ascii="Comic Sans MS" w:hAnsi="Comic Sans MS"/>
                      <w:sz w:val="20"/>
                      <w:szCs w:val="20"/>
                    </w:rPr>
                  </w:pPr>
                  <w:r w:rsidRPr="00292867">
                    <w:rPr>
                      <w:rFonts w:ascii="Comic Sans MS" w:hAnsi="Comic Sans MS"/>
                      <w:sz w:val="20"/>
                      <w:szCs w:val="20"/>
                    </w:rPr>
                    <w:t>Göstergeleri:Cümle kurarken isim kullanır.</w:t>
                  </w:r>
                  <w:r>
                    <w:rPr>
                      <w:rFonts w:ascii="Comic Sans MS" w:hAnsi="Comic Sans MS"/>
                      <w:sz w:val="20"/>
                      <w:szCs w:val="20"/>
                    </w:rPr>
                    <w:t xml:space="preserve"> </w:t>
                  </w:r>
                  <w:r w:rsidRPr="00292867">
                    <w:rPr>
                      <w:rFonts w:ascii="Comic Sans MS" w:hAnsi="Comic Sans MS"/>
                      <w:sz w:val="20"/>
                      <w:szCs w:val="20"/>
                    </w:rPr>
                    <w:t>Cümle kurarken fiil kullanır.Cümle kurarken sıfat kullanır.Cümle kurarken bağlaç kullanır.Cümle kurarken çoğul ifadeler kullanır.Cümle kurarken zarf kullanır.Cümle kurarken zamir kullanır.Cümle kurarken edat kullanır.</w:t>
                  </w:r>
                </w:p>
                <w:p w:rsidR="00EF142F" w:rsidRDefault="00EF142F" w:rsidP="00292867">
                  <w:pPr>
                    <w:pStyle w:val="NoSpacing"/>
                    <w:jc w:val="both"/>
                    <w:rPr>
                      <w:rFonts w:ascii="Comic Sans MS" w:hAnsi="Comic Sans MS"/>
                      <w:sz w:val="20"/>
                      <w:szCs w:val="20"/>
                    </w:rPr>
                  </w:pPr>
                  <w:r w:rsidRPr="00292867">
                    <w:rPr>
                      <w:rFonts w:ascii="Comic Sans MS" w:hAnsi="Comic Sans MS"/>
                      <w:sz w:val="20"/>
                      <w:szCs w:val="20"/>
                    </w:rPr>
                    <w:t>Cümle kurarken isim durumlarını kullanır.</w:t>
                  </w:r>
                  <w:r>
                    <w:rPr>
                      <w:rFonts w:ascii="Comic Sans MS" w:hAnsi="Comic Sans MS"/>
                      <w:sz w:val="20"/>
                      <w:szCs w:val="20"/>
                    </w:rPr>
                    <w:t xml:space="preserve"> </w:t>
                  </w:r>
                  <w:r w:rsidRPr="00292867">
                    <w:rPr>
                      <w:rFonts w:ascii="Comic Sans MS" w:hAnsi="Comic Sans MS"/>
                      <w:sz w:val="20"/>
                      <w:szCs w:val="20"/>
                    </w:rPr>
                    <w:t>Cümle kurarken olumsuzluk yapılarını kullanır.</w:t>
                  </w:r>
                </w:p>
              </w:txbxContent>
            </v:textbox>
          </v:shape>
        </w:pict>
      </w:r>
    </w:p>
    <w:p w:rsidR="00EF142F" w:rsidRPr="00BB3A48" w:rsidRDefault="00EF142F" w:rsidP="00EF1A06">
      <w:pPr>
        <w:spacing w:after="0" w:line="240" w:lineRule="auto"/>
        <w:rPr>
          <w:rFonts w:ascii="Comic Sans MS" w:hAnsi="Comic Sans MS"/>
          <w:sz w:val="18"/>
          <w:szCs w:val="18"/>
        </w:rPr>
      </w:pPr>
    </w:p>
    <w:p w:rsidR="00EF142F" w:rsidRPr="00BB3A48" w:rsidRDefault="00EF142F">
      <w:pPr>
        <w:rPr>
          <w:rFonts w:ascii="Comic Sans MS" w:hAnsi="Comic Sans MS"/>
          <w:sz w:val="18"/>
          <w:szCs w:val="18"/>
        </w:rPr>
      </w:pPr>
      <w:r w:rsidRPr="00BB3A48">
        <w:rPr>
          <w:rFonts w:ascii="Comic Sans MS" w:hAnsi="Comic Sans MS"/>
          <w:sz w:val="18"/>
          <w:szCs w:val="18"/>
        </w:rPr>
        <w:br w:type="page"/>
      </w:r>
    </w:p>
    <w:p w:rsidR="00EF142F" w:rsidRPr="00BE0D8E" w:rsidRDefault="00EF142F" w:rsidP="00BE0D8E">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BE0D8E">
        <w:rPr>
          <w:rFonts w:ascii="Comic Sans MS" w:hAnsi="Comic Sans MS"/>
          <w:sz w:val="20"/>
          <w:szCs w:val="20"/>
        </w:rPr>
        <w:t>Tilki ise uzun diliyle yalayıp yutmuş çorbayı. Baktıkça leyleğe kıs kıs gülmüş içinden. Leylek anlamış durumu. Bunun nasıl bir oyun olduğunu. Hiç dostluk karşılıksız olur mu? “Çorban nefisti tilki kardeş!” demiş. “Buyur, gel sen de bize, ederiz hoş beş”. Tilki memnun, gülümsemiş: “Tabi ki gelirim, ne demek” demiş. “Ama çok zahmette etme. Akşam 8’de beni bekle.” Tam söz verdiği saatte tilki varmış oraya. Mis gibi de et kokusunu alınca, başlamış ağzının suyu akmaya. Bir taraftan leyleğe güzel sözler söylerken, bir taraftan göz ucuyla mutfağı süzmüş. Leylek çıkmış mutfaktan, mis kokulu etlerle. Ama etler de ağzı dar, ince, uzun kaplarda. Tilki yemeğinden lokma bile alamazken, leylek yalayıp yutmuş kabındaki yemeği. İnce uzun gagasıyla bu kaptan yemek onun için çocuk oyuncağı. Tilki aç kalınca anlamış hatasını. Yaptığına pişman olmuş ama iş işten geçmiş artık………………………………………..</w:t>
      </w:r>
    </w:p>
    <w:p w:rsidR="00EF142F" w:rsidRDefault="00EF142F" w:rsidP="00BE0D8E">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BE0D8E">
        <w:rPr>
          <w:rFonts w:ascii="Comic Sans MS" w:hAnsi="Comic Sans MS"/>
          <w:sz w:val="20"/>
          <w:szCs w:val="20"/>
        </w:rPr>
        <w:t>Hikaye sonrası saygılı olmak hakkında sohbet edilir, hikayedeki leylek ile tilkinin davranışları tartışılır</w:t>
      </w:r>
      <w:r>
        <w:rPr>
          <w:rFonts w:ascii="Comic Sans MS" w:hAnsi="Comic Sans MS"/>
          <w:sz w:val="20"/>
          <w:szCs w:val="20"/>
        </w:rPr>
        <w:t>………….. diğer etkinliğe geçilir</w:t>
      </w:r>
    </w:p>
    <w:p w:rsidR="00EF142F" w:rsidRDefault="00EF142F" w:rsidP="00292867">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HALAT ÇEKME OYUNU OYNANIR.</w:t>
      </w:r>
    </w:p>
    <w:p w:rsidR="00EF142F" w:rsidRPr="006A48EA" w:rsidRDefault="00EF142F" w:rsidP="00BE0D8E">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6A48EA">
        <w:rPr>
          <w:rFonts w:ascii="Comic Sans MS" w:hAnsi="Comic Sans MS"/>
          <w:sz w:val="20"/>
          <w:szCs w:val="20"/>
        </w:rPr>
        <w:t>çocuklar 2 gruba ayrılır. her grup kendi liderini seçer ve liderin arkasında sıra olurlar. yere çizgi çizilir, gruplar karşılaşır ve başla komutuyla her iki grupta halatı kendi tarafına doğru çeker. çizgiden öbür tarafa geçen  oyuncu artık diğer grubun bir üyesi olur. en son kişi lına kadar oyun devam eder.</w:t>
      </w:r>
    </w:p>
    <w:p w:rsidR="00EF142F" w:rsidRDefault="00EF142F" w:rsidP="00292867">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BE0D8E">
        <w:rPr>
          <w:rFonts w:ascii="Comic Sans MS" w:hAnsi="Comic Sans MS"/>
          <w:sz w:val="20"/>
          <w:szCs w:val="20"/>
        </w:rPr>
        <w:t>Masalara geçilir sarı-kırmızı renkeleriyle ilgili örüntü çalışmaları yapılır</w:t>
      </w:r>
    </w:p>
    <w:p w:rsidR="00EF142F" w:rsidRDefault="00EF142F" w:rsidP="00BE0D8E">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EF142F" w:rsidRPr="00890E89" w:rsidRDefault="00EF142F" w:rsidP="00890E89">
      <w:r>
        <w:rPr>
          <w:noProof/>
        </w:rPr>
        <w:pict>
          <v:shape id="Text Box 9" o:spid="_x0000_s1028" type="#_x0000_t202" style="position:absolute;margin-left:304.9pt;margin-top:18.45pt;width:398.25pt;height:86.3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">
            <v:textbox>
              <w:txbxContent>
                <w:p w:rsidR="00EF142F" w:rsidRPr="007706DB" w:rsidRDefault="00EF142F" w:rsidP="007706DB">
                  <w:pPr>
                    <w:rPr>
                      <w:rFonts w:ascii="Comic Sans MS" w:hAnsi="Comic Sans MS"/>
                      <w:b/>
                      <w:sz w:val="20"/>
                      <w:szCs w:val="20"/>
                    </w:rPr>
                  </w:pPr>
                  <w:r w:rsidRPr="007706DB">
                    <w:rPr>
                      <w:rFonts w:ascii="Comic Sans MS" w:hAnsi="Comic Sans MS"/>
                      <w:b/>
                      <w:sz w:val="20"/>
                      <w:szCs w:val="20"/>
                    </w:rPr>
                    <w:t>UYARLAMA</w:t>
                  </w:r>
                </w:p>
                <w:p w:rsidR="00EF142F" w:rsidRPr="007706DB" w:rsidRDefault="00EF142F"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29" type="#_x0000_t202" style="position:absolute;margin-left:-4.1pt;margin-top:16.2pt;width:278.2pt;height:43.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">
            <v:textbox>
              <w:txbxContent>
                <w:p w:rsidR="00EF142F" w:rsidRPr="008B5440" w:rsidRDefault="00EF142F" w:rsidP="008B5440">
                  <w:pPr>
                    <w:pStyle w:val="NoSpacing"/>
                    <w:rPr>
                      <w:rFonts w:ascii="Comic Sans MS" w:hAnsi="Comic Sans MS"/>
                      <w:b/>
                      <w:sz w:val="20"/>
                      <w:szCs w:val="20"/>
                    </w:rPr>
                  </w:pPr>
                  <w:r w:rsidRPr="008B5440">
                    <w:rPr>
                      <w:rFonts w:ascii="Comic Sans MS" w:hAnsi="Comic Sans MS"/>
                      <w:sz w:val="20"/>
                      <w:szCs w:val="20"/>
                    </w:rPr>
                    <w:t xml:space="preserve">       </w:t>
                  </w:r>
                  <w:r w:rsidRPr="008B5440">
                    <w:rPr>
                      <w:rFonts w:ascii="Comic Sans MS" w:hAnsi="Comic Sans MS"/>
                      <w:b/>
                      <w:sz w:val="20"/>
                      <w:szCs w:val="20"/>
                    </w:rPr>
                    <w:t>AİLE KATILIMI</w:t>
                  </w:r>
                </w:p>
              </w:txbxContent>
            </v:textbox>
          </v:shape>
        </w:pict>
      </w:r>
    </w:p>
    <w:p w:rsidR="00EF142F" w:rsidRPr="00890E89" w:rsidRDefault="00EF142F" w:rsidP="00890E89"/>
    <w:p w:rsidR="00EF142F" w:rsidRPr="00890E89" w:rsidRDefault="00EF142F" w:rsidP="00890E89">
      <w:r>
        <w:rPr>
          <w:noProof/>
        </w:rPr>
        <w:pict>
          <v:shape id="Text Box 4" o:spid="_x0000_s1030" type="#_x0000_t202" style="position:absolute;margin-left:-3.7pt;margin-top:22.9pt;width:279.1pt;height:87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">
            <v:textbox>
              <w:txbxContent>
                <w:p w:rsidR="00EF142F" w:rsidRDefault="00EF142F" w:rsidP="00AC631D">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EF142F" w:rsidRPr="00AC631D" w:rsidRDefault="00EF142F" w:rsidP="00AC631D">
                  <w:pPr>
                    <w:pStyle w:val="NoSpacing"/>
                    <w:rPr>
                      <w:rFonts w:ascii="Comic Sans MS" w:hAnsi="Comic Sans MS"/>
                      <w:sz w:val="20"/>
                      <w:szCs w:val="20"/>
                      <w:lang w:val="en-US"/>
                    </w:rPr>
                  </w:pPr>
                  <w:r>
                    <w:rPr>
                      <w:rFonts w:ascii="Comic Sans MS" w:hAnsi="Comic Sans MS"/>
                      <w:sz w:val="20"/>
                      <w:szCs w:val="20"/>
                      <w:lang w:val="en-US"/>
                    </w:rPr>
                    <w:t xml:space="preserve">                Halat (ip)</w:t>
                  </w:r>
                </w:p>
                <w:p w:rsidR="00EF142F" w:rsidRDefault="00EF142F"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EF142F" w:rsidRPr="00890E89" w:rsidRDefault="00EF142F" w:rsidP="00AD188D">
                  <w:pPr>
                    <w:pStyle w:val="NoSpacing"/>
                    <w:rPr>
                      <w:rFonts w:ascii="Comic Sans MS" w:hAnsi="Comic Sans MS"/>
                      <w:sz w:val="20"/>
                      <w:szCs w:val="20"/>
                      <w:lang w:val="en-US"/>
                    </w:rPr>
                  </w:pPr>
                  <w:r>
                    <w:rPr>
                      <w:rFonts w:ascii="Comic Sans MS" w:hAnsi="Comic Sans MS"/>
                      <w:sz w:val="20"/>
                      <w:szCs w:val="20"/>
                      <w:lang w:val="en-US"/>
                    </w:rPr>
                    <w:t xml:space="preserve">           yardımlaşmak</w:t>
                  </w:r>
                </w:p>
                <w:p w:rsidR="00EF142F" w:rsidRPr="00436F22" w:rsidRDefault="00EF142F"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EF142F" w:rsidRPr="00436F22" w:rsidRDefault="00EF142F" w:rsidP="00890E89">
                  <w:pPr>
                    <w:pStyle w:val="NoSpacing"/>
                    <w:rPr>
                      <w:rFonts w:ascii="Comic Sans MS" w:hAnsi="Comic Sans MS"/>
                      <w:sz w:val="20"/>
                      <w:szCs w:val="20"/>
                      <w:lang w:val="en-US"/>
                    </w:rPr>
                  </w:pPr>
                </w:p>
              </w:txbxContent>
            </v:textbox>
          </v:shape>
        </w:pict>
      </w:r>
    </w:p>
    <w:p w:rsidR="00EF142F" w:rsidRDefault="00EF142F" w:rsidP="00890E89"/>
    <w:p w:rsidR="00EF142F" w:rsidRDefault="00EF142F" w:rsidP="00890E89"/>
    <w:p w:rsidR="00EF142F" w:rsidRDefault="00EF142F" w:rsidP="00890E89"/>
    <w:p w:rsidR="00EF142F" w:rsidRDefault="00EF142F" w:rsidP="00890E89"/>
    <w:p w:rsidR="00EF142F" w:rsidRDefault="00EF142F"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DEĞERLENDİRME</w:t>
      </w:r>
    </w:p>
    <w:p w:rsidR="00EF142F" w:rsidRDefault="00EF142F"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Saygılı olmak  ne demektir?</w:t>
      </w:r>
    </w:p>
    <w:p w:rsidR="00EF142F" w:rsidRDefault="00EF142F"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Saygılı olmak için neler olabilir?</w:t>
      </w:r>
    </w:p>
    <w:p w:rsidR="00EF142F" w:rsidRDefault="00EF142F"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Biri size saygılı davrandığında ne hissediyorsunuz?</w:t>
      </w:r>
    </w:p>
    <w:p w:rsidR="00EF142F" w:rsidRDefault="00EF142F"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hikayedeki tilki sizce saygılımıydı?</w:t>
      </w:r>
    </w:p>
    <w:p w:rsidR="00EF142F" w:rsidRDefault="00EF142F" w:rsidP="00FD0F2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1.sayı/41.42. / 47.48. Sayfalar yönergeye uygun yapılır</w:t>
      </w:r>
    </w:p>
    <w:sectPr w:rsidR="00EF142F"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142F" w:rsidRDefault="00EF142F" w:rsidP="00806A98">
      <w:pPr>
        <w:spacing w:after="0" w:line="240" w:lineRule="auto"/>
      </w:pPr>
      <w:r>
        <w:separator/>
      </w:r>
    </w:p>
  </w:endnote>
  <w:endnote w:type="continuationSeparator" w:id="0">
    <w:p w:rsidR="00EF142F" w:rsidRDefault="00EF142F"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42F" w:rsidRDefault="00EF142F">
    <w:pPr>
      <w:pStyle w:val="Footer"/>
    </w:pPr>
  </w:p>
  <w:p w:rsidR="00EF142F" w:rsidRDefault="00EF142F">
    <w:pPr>
      <w:pStyle w:val="Footer"/>
    </w:pPr>
  </w:p>
  <w:p w:rsidR="00EF142F" w:rsidRDefault="00EF14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142F" w:rsidRDefault="00EF142F" w:rsidP="00806A98">
      <w:pPr>
        <w:spacing w:after="0" w:line="240" w:lineRule="auto"/>
      </w:pPr>
      <w:r>
        <w:separator/>
      </w:r>
    </w:p>
  </w:footnote>
  <w:footnote w:type="continuationSeparator" w:id="0">
    <w:p w:rsidR="00EF142F" w:rsidRDefault="00EF142F"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0C47"/>
    <w:rsid w:val="000614C2"/>
    <w:rsid w:val="000867DE"/>
    <w:rsid w:val="000F3B1A"/>
    <w:rsid w:val="00113F35"/>
    <w:rsid w:val="00144FED"/>
    <w:rsid w:val="00150544"/>
    <w:rsid w:val="0015787C"/>
    <w:rsid w:val="00165788"/>
    <w:rsid w:val="001768DA"/>
    <w:rsid w:val="00184E4C"/>
    <w:rsid w:val="0018560E"/>
    <w:rsid w:val="001A45E0"/>
    <w:rsid w:val="001B5A03"/>
    <w:rsid w:val="001D0122"/>
    <w:rsid w:val="001F341C"/>
    <w:rsid w:val="001F4B0C"/>
    <w:rsid w:val="002134AD"/>
    <w:rsid w:val="00216154"/>
    <w:rsid w:val="002201E3"/>
    <w:rsid w:val="00241D9E"/>
    <w:rsid w:val="002449B0"/>
    <w:rsid w:val="00251E9A"/>
    <w:rsid w:val="00292867"/>
    <w:rsid w:val="002A1BCC"/>
    <w:rsid w:val="002B5687"/>
    <w:rsid w:val="002C40DB"/>
    <w:rsid w:val="0030759F"/>
    <w:rsid w:val="00382F38"/>
    <w:rsid w:val="00385BA8"/>
    <w:rsid w:val="003A2AC5"/>
    <w:rsid w:val="003A57A5"/>
    <w:rsid w:val="003B30BC"/>
    <w:rsid w:val="003B4684"/>
    <w:rsid w:val="003C0F4A"/>
    <w:rsid w:val="003C2D3A"/>
    <w:rsid w:val="003E254C"/>
    <w:rsid w:val="00411C7A"/>
    <w:rsid w:val="00430623"/>
    <w:rsid w:val="00436F22"/>
    <w:rsid w:val="00445C4B"/>
    <w:rsid w:val="00446ED2"/>
    <w:rsid w:val="00455396"/>
    <w:rsid w:val="0049435D"/>
    <w:rsid w:val="00497BC7"/>
    <w:rsid w:val="004C5BC8"/>
    <w:rsid w:val="004D71CA"/>
    <w:rsid w:val="004E21F3"/>
    <w:rsid w:val="004F21E0"/>
    <w:rsid w:val="004F353B"/>
    <w:rsid w:val="00504F68"/>
    <w:rsid w:val="00507D38"/>
    <w:rsid w:val="00521BB8"/>
    <w:rsid w:val="00527203"/>
    <w:rsid w:val="00533036"/>
    <w:rsid w:val="005364CF"/>
    <w:rsid w:val="00543BAC"/>
    <w:rsid w:val="00577EBE"/>
    <w:rsid w:val="0059067C"/>
    <w:rsid w:val="005B492E"/>
    <w:rsid w:val="005C3EC7"/>
    <w:rsid w:val="005C5442"/>
    <w:rsid w:val="005D35FA"/>
    <w:rsid w:val="00606432"/>
    <w:rsid w:val="00606435"/>
    <w:rsid w:val="0064489B"/>
    <w:rsid w:val="006836CC"/>
    <w:rsid w:val="006A48EA"/>
    <w:rsid w:val="006D28C4"/>
    <w:rsid w:val="006D6401"/>
    <w:rsid w:val="006D6FD2"/>
    <w:rsid w:val="006E48E0"/>
    <w:rsid w:val="00730EB5"/>
    <w:rsid w:val="00764F63"/>
    <w:rsid w:val="007706DB"/>
    <w:rsid w:val="00785D5C"/>
    <w:rsid w:val="00801C8B"/>
    <w:rsid w:val="00806A98"/>
    <w:rsid w:val="008432E8"/>
    <w:rsid w:val="008529AA"/>
    <w:rsid w:val="0085733F"/>
    <w:rsid w:val="008637FB"/>
    <w:rsid w:val="00867280"/>
    <w:rsid w:val="00890E89"/>
    <w:rsid w:val="008978B2"/>
    <w:rsid w:val="008B5440"/>
    <w:rsid w:val="008B7296"/>
    <w:rsid w:val="008E20FE"/>
    <w:rsid w:val="0092742D"/>
    <w:rsid w:val="009319CC"/>
    <w:rsid w:val="009322A4"/>
    <w:rsid w:val="009367C8"/>
    <w:rsid w:val="00942E94"/>
    <w:rsid w:val="00954DBC"/>
    <w:rsid w:val="009A20AC"/>
    <w:rsid w:val="009A586A"/>
    <w:rsid w:val="009E0E44"/>
    <w:rsid w:val="00A0112F"/>
    <w:rsid w:val="00A10CBE"/>
    <w:rsid w:val="00A137A6"/>
    <w:rsid w:val="00A16277"/>
    <w:rsid w:val="00A35817"/>
    <w:rsid w:val="00A62724"/>
    <w:rsid w:val="00A70267"/>
    <w:rsid w:val="00A85CB0"/>
    <w:rsid w:val="00A93841"/>
    <w:rsid w:val="00AC5193"/>
    <w:rsid w:val="00AC631D"/>
    <w:rsid w:val="00AD00DF"/>
    <w:rsid w:val="00AD188D"/>
    <w:rsid w:val="00AE611F"/>
    <w:rsid w:val="00B131D1"/>
    <w:rsid w:val="00B31B5B"/>
    <w:rsid w:val="00B64698"/>
    <w:rsid w:val="00B67CE3"/>
    <w:rsid w:val="00BA482B"/>
    <w:rsid w:val="00BB3A48"/>
    <w:rsid w:val="00BC6104"/>
    <w:rsid w:val="00BE067A"/>
    <w:rsid w:val="00BE0D8E"/>
    <w:rsid w:val="00C110B3"/>
    <w:rsid w:val="00C3789F"/>
    <w:rsid w:val="00C54863"/>
    <w:rsid w:val="00C644FA"/>
    <w:rsid w:val="00C66B23"/>
    <w:rsid w:val="00C77CE2"/>
    <w:rsid w:val="00C903B4"/>
    <w:rsid w:val="00CA20A7"/>
    <w:rsid w:val="00CB4759"/>
    <w:rsid w:val="00CE6E6F"/>
    <w:rsid w:val="00D77B25"/>
    <w:rsid w:val="00D94A26"/>
    <w:rsid w:val="00DA68D2"/>
    <w:rsid w:val="00DD6407"/>
    <w:rsid w:val="00E1402F"/>
    <w:rsid w:val="00E221AD"/>
    <w:rsid w:val="00E4402B"/>
    <w:rsid w:val="00E47557"/>
    <w:rsid w:val="00E614B8"/>
    <w:rsid w:val="00E823BB"/>
    <w:rsid w:val="00E8439E"/>
    <w:rsid w:val="00E9611D"/>
    <w:rsid w:val="00EC1F2C"/>
    <w:rsid w:val="00EC6C15"/>
    <w:rsid w:val="00ED34F9"/>
    <w:rsid w:val="00ED6BD1"/>
    <w:rsid w:val="00ED7DEF"/>
    <w:rsid w:val="00EE47F4"/>
    <w:rsid w:val="00EF142F"/>
    <w:rsid w:val="00EF1A06"/>
    <w:rsid w:val="00F12C2C"/>
    <w:rsid w:val="00F25426"/>
    <w:rsid w:val="00F300A9"/>
    <w:rsid w:val="00F41E99"/>
    <w:rsid w:val="00F53DE0"/>
    <w:rsid w:val="00F61B8B"/>
    <w:rsid w:val="00F875E3"/>
    <w:rsid w:val="00F91FFA"/>
    <w:rsid w:val="00F92AFE"/>
    <w:rsid w:val="00F95993"/>
    <w:rsid w:val="00FC374B"/>
    <w:rsid w:val="00FC771F"/>
    <w:rsid w:val="00FD08F8"/>
    <w:rsid w:val="00FD0F2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D5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257447853">
      <w:marLeft w:val="0"/>
      <w:marRight w:val="0"/>
      <w:marTop w:val="0"/>
      <w:marBottom w:val="0"/>
      <w:divBdr>
        <w:top w:val="none" w:sz="0" w:space="0" w:color="auto"/>
        <w:left w:val="none" w:sz="0" w:space="0" w:color="auto"/>
        <w:bottom w:val="none" w:sz="0" w:space="0" w:color="auto"/>
        <w:right w:val="none" w:sz="0" w:space="0" w:color="auto"/>
      </w:divBdr>
    </w:div>
    <w:div w:id="1257447854">
      <w:marLeft w:val="0"/>
      <w:marRight w:val="0"/>
      <w:marTop w:val="0"/>
      <w:marBottom w:val="0"/>
      <w:divBdr>
        <w:top w:val="none" w:sz="0" w:space="0" w:color="auto"/>
        <w:left w:val="none" w:sz="0" w:space="0" w:color="auto"/>
        <w:bottom w:val="none" w:sz="0" w:space="0" w:color="auto"/>
        <w:right w:val="none" w:sz="0" w:space="0" w:color="auto"/>
      </w:divBdr>
    </w:div>
    <w:div w:id="1257447855">
      <w:marLeft w:val="0"/>
      <w:marRight w:val="0"/>
      <w:marTop w:val="0"/>
      <w:marBottom w:val="0"/>
      <w:divBdr>
        <w:top w:val="none" w:sz="0" w:space="0" w:color="auto"/>
        <w:left w:val="none" w:sz="0" w:space="0" w:color="auto"/>
        <w:bottom w:val="none" w:sz="0" w:space="0" w:color="auto"/>
        <w:right w:val="none" w:sz="0" w:space="0" w:color="auto"/>
      </w:divBdr>
    </w:div>
    <w:div w:id="12574478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67</TotalTime>
  <Pages>4</Pages>
  <Words>380</Words>
  <Characters>2172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21</cp:revision>
  <dcterms:created xsi:type="dcterms:W3CDTF">2015-06-30T11:24:00Z</dcterms:created>
  <dcterms:modified xsi:type="dcterms:W3CDTF">2016-08-30T12:15:00Z</dcterms:modified>
</cp:coreProperties>
</file>